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CB5" w:rsidRPr="00CB04C4" w:rsidRDefault="00F82CB5" w:rsidP="00F82CB5">
      <w:pPr>
        <w:ind w:right="-601"/>
        <w:jc w:val="center"/>
        <w:rPr>
          <w:noProof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                                    </w:t>
      </w:r>
      <w:r>
        <w:rPr>
          <w:noProof/>
        </w:rPr>
        <w:t>п</w:t>
      </w:r>
      <w:r w:rsidRPr="00F82CB5">
        <w:rPr>
          <w:noProof/>
        </w:rPr>
        <w:t xml:space="preserve">риложение </w:t>
      </w:r>
      <w:r w:rsidR="005F632B" w:rsidRPr="00CB04C4">
        <w:rPr>
          <w:noProof/>
        </w:rPr>
        <w:t>1</w:t>
      </w:r>
    </w:p>
    <w:p w:rsidR="00F82CB5" w:rsidRPr="00AC3DC2" w:rsidRDefault="00F82CB5" w:rsidP="00F82CB5">
      <w:pPr>
        <w:jc w:val="center"/>
        <w:rPr>
          <w:noProof/>
          <w:sz w:val="24"/>
          <w:szCs w:val="24"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</w:p>
    <w:p w:rsidR="00F82CB5" w:rsidRDefault="00F82CB5" w:rsidP="00F82CB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F82CB5" w:rsidRDefault="00F82CB5" w:rsidP="00F82CB5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F82CB5" w:rsidRDefault="00F82CB5" w:rsidP="00F82CB5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F82CB5" w:rsidRDefault="00F82CB5" w:rsidP="00F82CB5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F82CB5" w:rsidRDefault="00F82CB5" w:rsidP="00F82CB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="004C5883" w:rsidRPr="003D303E">
        <w:rPr>
          <w:noProof/>
          <w:sz w:val="24"/>
          <w:szCs w:val="24"/>
        </w:rPr>
        <w:t>9</w:t>
      </w:r>
      <w:r>
        <w:rPr>
          <w:noProof/>
          <w:sz w:val="24"/>
          <w:szCs w:val="24"/>
        </w:rPr>
        <w:t>.2023 по 3</w:t>
      </w:r>
      <w:r w:rsidR="004C5883" w:rsidRPr="003D303E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="004C5883" w:rsidRPr="003D303E">
        <w:rPr>
          <w:noProof/>
          <w:sz w:val="24"/>
          <w:szCs w:val="24"/>
        </w:rPr>
        <w:t>9</w:t>
      </w:r>
      <w:r>
        <w:rPr>
          <w:noProof/>
          <w:sz w:val="24"/>
          <w:szCs w:val="24"/>
        </w:rPr>
        <w:t>.2023</w:t>
      </w:r>
    </w:p>
    <w:p w:rsidR="00F82CB5" w:rsidRDefault="00F82CB5" w:rsidP="00F82CB5">
      <w:pPr>
        <w:jc w:val="center"/>
        <w:rPr>
          <w:noProof/>
          <w:sz w:val="24"/>
        </w:rPr>
      </w:pPr>
    </w:p>
    <w:p w:rsidR="00F82CB5" w:rsidRPr="00AC3DC2" w:rsidRDefault="00F82CB5" w:rsidP="00F82CB5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20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559"/>
      </w:tblGrid>
      <w:tr w:rsidR="00696558" w:rsidTr="00F82CB5">
        <w:trPr>
          <w:cantSplit/>
          <w:trHeight w:val="207"/>
        </w:trPr>
        <w:tc>
          <w:tcPr>
            <w:tcW w:w="8647" w:type="dxa"/>
            <w:vMerge w:val="restart"/>
          </w:tcPr>
          <w:p w:rsidR="00696558" w:rsidRPr="00AC3DC2" w:rsidRDefault="00696558">
            <w:pPr>
              <w:jc w:val="center"/>
              <w:rPr>
                <w:noProof/>
                <w:sz w:val="18"/>
              </w:rPr>
            </w:pPr>
          </w:p>
          <w:p w:rsidR="00696558" w:rsidRDefault="00807AC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696558" w:rsidRDefault="00807A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96558" w:rsidTr="00F82CB5">
        <w:trPr>
          <w:cantSplit/>
          <w:trHeight w:val="437"/>
        </w:trPr>
        <w:tc>
          <w:tcPr>
            <w:tcW w:w="8647" w:type="dxa"/>
            <w:vMerge/>
          </w:tcPr>
          <w:p w:rsidR="00696558" w:rsidRDefault="0069655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Merge/>
          </w:tcPr>
          <w:p w:rsidR="00696558" w:rsidRDefault="00696558">
            <w:pPr>
              <w:jc w:val="center"/>
              <w:rPr>
                <w:noProof/>
                <w:sz w:val="18"/>
              </w:rPr>
            </w:pPr>
          </w:p>
        </w:tc>
      </w:tr>
      <w:tr w:rsidR="00696558" w:rsidTr="00F82CB5">
        <w:trPr>
          <w:cantSplit/>
        </w:trPr>
        <w:tc>
          <w:tcPr>
            <w:tcW w:w="8647" w:type="dxa"/>
          </w:tcPr>
          <w:p w:rsidR="00696558" w:rsidRDefault="00807A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59" w:type="dxa"/>
          </w:tcPr>
          <w:p w:rsidR="00696558" w:rsidRDefault="00807A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0001.0002.0027.0128 Некорректные обращения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0003.0008.0086.0540 Земельный налог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0003.0008.0086.0543 Транспортный налог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0003.0008.0086.0544 Налог на имущество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0003.0008.0086.0555 Налоговая отчетность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D303E" w:rsidTr="00F82CB5">
        <w:trPr>
          <w:cantSplit/>
        </w:trPr>
        <w:tc>
          <w:tcPr>
            <w:tcW w:w="8647" w:type="dxa"/>
          </w:tcPr>
          <w:p w:rsidR="003D303E" w:rsidRPr="00D1109D" w:rsidRDefault="003D303E" w:rsidP="00272C9C">
            <w:pPr>
              <w:rPr>
                <w:noProof/>
              </w:rPr>
            </w:pPr>
            <w:r w:rsidRPr="00D1109D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559" w:type="dxa"/>
          </w:tcPr>
          <w:p w:rsidR="003D303E" w:rsidRDefault="003D303E">
            <w:pPr>
              <w:jc w:val="center"/>
              <w:rPr>
                <w:noProof/>
              </w:rPr>
            </w:pPr>
            <w:r>
              <w:rPr>
                <w:noProof/>
              </w:rPr>
              <w:t>68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ИТОГО:</w:t>
            </w:r>
          </w:p>
        </w:tc>
        <w:tc>
          <w:tcPr>
            <w:tcW w:w="1559" w:type="dxa"/>
          </w:tcPr>
          <w:p w:rsidR="00807AC3" w:rsidRPr="00051BBA" w:rsidRDefault="003D303E" w:rsidP="00051BBA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193</w:t>
            </w:r>
          </w:p>
        </w:tc>
      </w:tr>
    </w:tbl>
    <w:p w:rsidR="00696558" w:rsidRDefault="00696558" w:rsidP="00AC3DC2">
      <w:pPr>
        <w:ind w:left="142" w:right="-601"/>
        <w:rPr>
          <w:noProof/>
        </w:rPr>
      </w:pPr>
      <w:bookmarkStart w:id="0" w:name="_GoBack"/>
      <w:bookmarkEnd w:id="0"/>
    </w:p>
    <w:sectPr w:rsidR="00696558" w:rsidSect="00F82CB5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C3"/>
    <w:rsid w:val="00051BBA"/>
    <w:rsid w:val="003D303E"/>
    <w:rsid w:val="004C5883"/>
    <w:rsid w:val="005F632B"/>
    <w:rsid w:val="00696558"/>
    <w:rsid w:val="00807AC3"/>
    <w:rsid w:val="008B5684"/>
    <w:rsid w:val="00AC3DC2"/>
    <w:rsid w:val="00CB04C4"/>
    <w:rsid w:val="00F8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257E6F-DDA6-40F5-8D62-90AE507E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B4CE1-A889-4F14-A64F-927236A7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3</cp:revision>
  <cp:lastPrinted>2023-10-05T08:36:00Z</cp:lastPrinted>
  <dcterms:created xsi:type="dcterms:W3CDTF">2023-10-05T08:40:00Z</dcterms:created>
  <dcterms:modified xsi:type="dcterms:W3CDTF">2023-10-12T09:31:00Z</dcterms:modified>
</cp:coreProperties>
</file>